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26_109_301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Queichtal - Los 1: Erneuerung der Belüftung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Anlagentechnische Leistungen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